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AB" w:rsidRPr="00326EC6" w:rsidRDefault="00F94BAB" w:rsidP="00F94BAB">
      <w:pPr>
        <w:jc w:val="right"/>
        <w:rPr>
          <w:b/>
          <w:caps/>
        </w:rPr>
      </w:pPr>
      <w:bookmarkStart w:id="0" w:name="_GoBack"/>
      <w:bookmarkEnd w:id="0"/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F94BAB" w:rsidRPr="00326EC6" w:rsidRDefault="00F94BAB" w:rsidP="00F94BAB">
      <w:pPr>
        <w:rPr>
          <w:b/>
        </w:rPr>
      </w:pPr>
    </w:p>
    <w:p w:rsidR="00F94BAB" w:rsidRPr="00203244" w:rsidRDefault="00F94BAB" w:rsidP="00F94BAB">
      <w:r w:rsidRPr="00203244">
        <w:t>Настоящим, __________________________________________________________________,</w:t>
      </w:r>
    </w:p>
    <w:p w:rsidR="00F94BAB" w:rsidRPr="00203244" w:rsidRDefault="00F94BAB" w:rsidP="00F94BA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94BAB" w:rsidRPr="00203244" w:rsidRDefault="00F94BAB" w:rsidP="00F94BAB"/>
    <w:p w:rsidR="00F94BAB" w:rsidRPr="00203244" w:rsidRDefault="00F94BAB" w:rsidP="00F94BAB">
      <w:r w:rsidRPr="00203244">
        <w:t>Адрес местонахождения (юридический адрес): ____________________________________,</w:t>
      </w:r>
    </w:p>
    <w:p w:rsidR="00F94BAB" w:rsidRPr="00203244" w:rsidRDefault="00F94BAB" w:rsidP="00F94BAB"/>
    <w:p w:rsidR="00F94BAB" w:rsidRPr="00203244" w:rsidRDefault="00F94BAB" w:rsidP="00F94BAB"/>
    <w:p w:rsidR="00F94BAB" w:rsidRPr="00203244" w:rsidRDefault="00F94BAB" w:rsidP="00F94BAB">
      <w:r w:rsidRPr="00203244">
        <w:t>ИНН/КПП: __________________________________________________________________,</w:t>
      </w:r>
    </w:p>
    <w:p w:rsidR="00F94BAB" w:rsidRPr="00203244" w:rsidRDefault="00F94BAB" w:rsidP="00F94BA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94BAB" w:rsidRPr="00203244" w:rsidRDefault="00F94BAB" w:rsidP="00F94BAB"/>
    <w:p w:rsidR="00F94BAB" w:rsidRPr="00203244" w:rsidRDefault="00F94BAB" w:rsidP="00F94BAB">
      <w:r w:rsidRPr="00203244">
        <w:t xml:space="preserve">ОГРН: ______________________________________________________________________, </w:t>
      </w:r>
    </w:p>
    <w:p w:rsidR="00F94BAB" w:rsidRPr="00203244" w:rsidRDefault="00F94BAB" w:rsidP="00F94BAB"/>
    <w:p w:rsidR="00F94BAB" w:rsidRPr="00203244" w:rsidRDefault="00F94BAB" w:rsidP="00F94BAB">
      <w:pPr>
        <w:spacing w:line="276" w:lineRule="auto"/>
      </w:pPr>
    </w:p>
    <w:p w:rsidR="00F94BAB" w:rsidRPr="00203244" w:rsidRDefault="00F94BAB" w:rsidP="00F94BAB">
      <w:pPr>
        <w:spacing w:line="276" w:lineRule="auto"/>
      </w:pPr>
      <w:r w:rsidRPr="00203244">
        <w:t xml:space="preserve">подтверждает </w:t>
      </w:r>
      <w:r w:rsidRPr="00AF41AE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F94BAB" w:rsidRPr="00203244" w:rsidRDefault="00F94BAB" w:rsidP="00F94BAB">
      <w:pPr>
        <w:spacing w:line="276" w:lineRule="auto"/>
      </w:pPr>
    </w:p>
    <w:p w:rsidR="00F94BAB" w:rsidRPr="00203244" w:rsidRDefault="00F94BAB" w:rsidP="00F94BA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F94BAB" w:rsidRPr="00203244" w:rsidRDefault="00F94BAB" w:rsidP="00F94BAB">
      <w:pPr>
        <w:spacing w:line="276" w:lineRule="auto"/>
        <w:rPr>
          <w:szCs w:val="22"/>
        </w:rPr>
      </w:pPr>
    </w:p>
    <w:p w:rsidR="00F94BAB" w:rsidRPr="00203244" w:rsidRDefault="00F94BAB" w:rsidP="00F94BAB">
      <w:pPr>
        <w:spacing w:line="276" w:lineRule="auto"/>
        <w:rPr>
          <w:szCs w:val="22"/>
        </w:rPr>
      </w:pPr>
    </w:p>
    <w:p w:rsidR="00F94BAB" w:rsidRPr="00203244" w:rsidRDefault="00F94BAB" w:rsidP="00F94BAB">
      <w:pPr>
        <w:spacing w:line="276" w:lineRule="auto"/>
        <w:rPr>
          <w:szCs w:val="22"/>
        </w:rPr>
      </w:pPr>
    </w:p>
    <w:p w:rsidR="00F94BAB" w:rsidRPr="00203244" w:rsidRDefault="00F94BAB" w:rsidP="00F94BA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F94BAB" w:rsidRPr="00203244" w:rsidRDefault="00F94BAB" w:rsidP="00F94BA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94BAB" w:rsidRPr="00203244" w:rsidRDefault="00F94BAB" w:rsidP="00F94BA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F94BAB" w:rsidRPr="00203244" w:rsidRDefault="00F94BAB" w:rsidP="00F94BAB">
      <w:pPr>
        <w:spacing w:line="276" w:lineRule="auto"/>
      </w:pPr>
    </w:p>
    <w:p w:rsidR="00F94BAB" w:rsidRPr="00203244" w:rsidRDefault="00F94BAB" w:rsidP="00F94BAB">
      <w:pPr>
        <w:rPr>
          <w:szCs w:val="22"/>
          <w:vertAlign w:val="superscript"/>
        </w:rPr>
      </w:pPr>
    </w:p>
    <w:p w:rsidR="00F94BAB" w:rsidRPr="00203244" w:rsidRDefault="00F94BAB" w:rsidP="00F94BA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F94BAB" w:rsidRPr="00203244" w:rsidRDefault="00F94BAB" w:rsidP="00F94BA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C664C9" w:rsidRDefault="00C664C9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Pr="00203244" w:rsidRDefault="00BF4CA3" w:rsidP="00BF4CA3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lastRenderedPageBreak/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F4CA3" w:rsidRPr="00203244" w:rsidRDefault="00BF4CA3" w:rsidP="00BF4CA3">
      <w:r>
        <w:t>______________________</w:t>
      </w:r>
      <w:r w:rsidRPr="00203244">
        <w:t>__________________________________________________________</w:t>
      </w:r>
    </w:p>
    <w:p w:rsidR="00BF4CA3" w:rsidRPr="00203244" w:rsidRDefault="00BF4CA3" w:rsidP="00BF4CA3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F4CA3" w:rsidRPr="00203244" w:rsidTr="006F7EB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F4CA3" w:rsidRPr="00203244" w:rsidRDefault="00BF4CA3" w:rsidP="006F7EB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F4CA3" w:rsidRPr="00203244" w:rsidTr="006F7EB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F4CA3" w:rsidRPr="00203244" w:rsidTr="006F7EB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3709C2" w:rsidRDefault="00BF4CA3" w:rsidP="006F7EB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F4CA3" w:rsidRPr="00203244" w:rsidTr="006F7EB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pStyle w:val="a5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F4CA3" w:rsidRPr="00203244" w:rsidTr="006F7EB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pStyle w:val="a5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F4CA3" w:rsidRPr="00203244" w:rsidTr="006F7EB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F4CA3" w:rsidRPr="00203244" w:rsidTr="006F7EB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3709C2" w:rsidRDefault="00BF4CA3" w:rsidP="006F7EB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F4CA3" w:rsidRPr="00203244" w:rsidTr="006F7EB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F4CA3" w:rsidRPr="00203244" w:rsidTr="006F7EB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F4CA3" w:rsidRPr="00203244" w:rsidTr="006F7EB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</w:p>
        </w:tc>
      </w:tr>
      <w:tr w:rsidR="00BF4CA3" w:rsidRPr="00203244" w:rsidTr="006F7EB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</w:p>
        </w:tc>
      </w:tr>
      <w:tr w:rsidR="00BF4CA3" w:rsidRPr="00203244" w:rsidTr="006F7EB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F4CA3" w:rsidRPr="00203244" w:rsidTr="006F7EB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F4CA3" w:rsidRPr="00203244" w:rsidTr="006F7EB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</w:p>
        </w:tc>
      </w:tr>
      <w:tr w:rsidR="00BF4CA3" w:rsidRPr="00203244" w:rsidTr="006F7EB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</w:p>
        </w:tc>
      </w:tr>
      <w:tr w:rsidR="00BF4CA3" w:rsidRPr="00203244" w:rsidTr="006F7EB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3709C2" w:rsidRDefault="00BF4CA3" w:rsidP="006F7EB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F4CA3" w:rsidRPr="00203244" w:rsidRDefault="00BF4CA3" w:rsidP="00BF4CA3">
      <w:pPr>
        <w:rPr>
          <w:sz w:val="20"/>
        </w:rPr>
      </w:pPr>
    </w:p>
    <w:p w:rsidR="00BF4CA3" w:rsidRPr="00203244" w:rsidRDefault="00BF4CA3" w:rsidP="00BF4CA3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F4CA3" w:rsidRPr="00203244" w:rsidRDefault="00BF4CA3" w:rsidP="00BF4CA3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F4CA3" w:rsidRPr="00203244" w:rsidRDefault="00BF4CA3" w:rsidP="00BF4CA3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F4CA3" w:rsidRPr="00203244" w:rsidRDefault="00BF4CA3" w:rsidP="00BF4CA3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F4CA3" w:rsidRPr="00203244" w:rsidRDefault="00BF4CA3" w:rsidP="00BF4CA3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F4CA3" w:rsidRDefault="00BF4CA3" w:rsidP="00BF4CA3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F4CA3" w:rsidRDefault="00BF4CA3" w:rsidP="00BF4CA3">
      <w:pPr>
        <w:spacing w:line="276" w:lineRule="auto"/>
        <w:rPr>
          <w:szCs w:val="22"/>
        </w:rPr>
      </w:pPr>
    </w:p>
    <w:p w:rsidR="00BF4CA3" w:rsidRPr="00203244" w:rsidRDefault="00BF4CA3" w:rsidP="00BF4CA3">
      <w:pPr>
        <w:spacing w:line="276" w:lineRule="auto"/>
        <w:rPr>
          <w:sz w:val="18"/>
          <w:szCs w:val="22"/>
        </w:rPr>
      </w:pPr>
      <w:proofErr w:type="spell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435FB" w:rsidRPr="00203244" w:rsidRDefault="00B435FB" w:rsidP="00B435F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B435FB" w:rsidRPr="005770AF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</w:t>
      </w:r>
      <w:r w:rsidR="0089021E">
        <w:rPr>
          <w:color w:val="000000" w:themeColor="text1"/>
        </w:rPr>
        <w:t>купатель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435FB" w:rsidRDefault="00B435FB"/>
    <w:sectPr w:rsidR="00B43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AB"/>
    <w:rsid w:val="0066038E"/>
    <w:rsid w:val="0089021E"/>
    <w:rsid w:val="00B435FB"/>
    <w:rsid w:val="00BF4CA3"/>
    <w:rsid w:val="00C664C9"/>
    <w:rsid w:val="00C70C44"/>
    <w:rsid w:val="00F9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00E96-80FE-4A83-A508-D9A296BD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F94BAB"/>
    <w:rPr>
      <w:shd w:val="clear" w:color="auto" w:fill="FFFF99"/>
    </w:rPr>
  </w:style>
  <w:style w:type="table" w:styleId="a4">
    <w:name w:val="Table Grid"/>
    <w:basedOn w:val="a1"/>
    <w:uiPriority w:val="99"/>
    <w:rsid w:val="00BF4CA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BF4CA3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BF4C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4C4FDBD7.dotm</Template>
  <TotalTime>0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Чумарева Елена Михайловна</cp:lastModifiedBy>
  <cp:revision>2</cp:revision>
  <dcterms:created xsi:type="dcterms:W3CDTF">2020-04-29T10:23:00Z</dcterms:created>
  <dcterms:modified xsi:type="dcterms:W3CDTF">2020-04-29T10:23:00Z</dcterms:modified>
</cp:coreProperties>
</file>